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67A5790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5953E3">
        <w:rPr>
          <w:b/>
          <w:noProof/>
          <w:sz w:val="24"/>
        </w:rPr>
        <w:t>077</w:t>
      </w:r>
      <w:bookmarkStart w:id="0" w:name="_GoBack"/>
      <w:bookmarkEnd w:id="0"/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5220A2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00FDA" w:rsidRPr="00600FDA">
        <w:rPr>
          <w:rFonts w:ascii="Arial" w:hAnsi="Arial" w:cs="Arial"/>
          <w:b/>
          <w:bCs/>
        </w:rPr>
        <w:t>remove the element of application type in the Get Root application request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C5B311" w:rsidR="00CD2478" w:rsidRPr="007F6771" w:rsidRDefault="001E1FD9" w:rsidP="00CD2478">
      <w:pPr>
        <w:rPr>
          <w:rFonts w:eastAsia="宋体"/>
          <w:lang w:val="en-US" w:eastAsia="zh-CN"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</w:t>
      </w:r>
      <w:r w:rsidR="00BC189D" w:rsidRPr="00BC189D">
        <w:rPr>
          <w:lang w:val="fr-FR"/>
        </w:rPr>
        <w:t>remove the element of application type in the Get Root application request</w:t>
      </w:r>
      <w:r w:rsidRPr="007F6771">
        <w:rPr>
          <w:rFonts w:eastAsia="宋体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2BB249E" w:rsidR="00CD2478" w:rsidRPr="008A5E86" w:rsidRDefault="00BC189D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BC189D">
        <w:rPr>
          <w:lang w:val="fr-FR"/>
        </w:rPr>
        <w:t>element of application type</w:t>
      </w:r>
      <w:r>
        <w:rPr>
          <w:lang w:val="fr-FR"/>
        </w:rPr>
        <w:t xml:space="preserve"> is included in the </w:t>
      </w:r>
      <w:r>
        <w:rPr>
          <w:rFonts w:hint="eastAsia"/>
          <w:lang w:val="en-US" w:eastAsia="zh-CN"/>
        </w:rPr>
        <w:t>Get Application Profile List request</w:t>
      </w:r>
      <w:r>
        <w:rPr>
          <w:lang w:val="en-US" w:eastAsia="zh-CN"/>
        </w:rPr>
        <w:t xml:space="preserve">, it was not </w:t>
      </w:r>
      <w:r w:rsidRPr="00BC189D">
        <w:rPr>
          <w:lang w:val="en-US" w:eastAsia="zh-CN"/>
        </w:rPr>
        <w:t>necessary</w:t>
      </w:r>
      <w:r>
        <w:rPr>
          <w:lang w:val="en-US" w:eastAsia="zh-CN"/>
        </w:rPr>
        <w:t xml:space="preserve"> in </w:t>
      </w:r>
      <w:r w:rsidRPr="00BC189D">
        <w:rPr>
          <w:lang w:val="fr-FR"/>
        </w:rPr>
        <w:t>the Get Root application request</w:t>
      </w:r>
      <w:r w:rsidR="001E1FD9">
        <w:rPr>
          <w:noProof/>
          <w:lang w:val="en-US"/>
        </w:rPr>
        <w:t>.</w:t>
      </w:r>
      <w:r>
        <w:rPr>
          <w:noProof/>
          <w:lang w:val="en-US"/>
        </w:rPr>
        <w:t xml:space="preserve"> T</w:t>
      </w:r>
      <w:r w:rsidRPr="00BC189D">
        <w:rPr>
          <w:noProof/>
          <w:lang w:val="en-US"/>
        </w:rPr>
        <w:t>he root application is not differentiated by application type</w:t>
      </w:r>
      <w:r>
        <w:rPr>
          <w:noProof/>
          <w:lang w:val="en-US"/>
        </w:rPr>
        <w:t xml:space="preserve">, e.g. </w:t>
      </w:r>
      <w:r>
        <w:t>emergency, conference, XR, etc</w:t>
      </w:r>
      <w:r w:rsidRPr="00BC189D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9225BE" w14:textId="77777777" w:rsidR="000F5873" w:rsidRPr="000F5873" w:rsidRDefault="000F5873" w:rsidP="000F587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/>
        </w:rPr>
      </w:pPr>
      <w:bookmarkStart w:id="1" w:name="_Toc17061"/>
      <w:bookmarkStart w:id="2" w:name="_Toc502"/>
      <w:bookmarkStart w:id="3" w:name="_Toc183998950"/>
      <w:r w:rsidRPr="000F5873">
        <w:rPr>
          <w:rFonts w:ascii="Arial" w:eastAsia="Times New Roman" w:hAnsi="Arial" w:hint="eastAsia"/>
          <w:sz w:val="22"/>
          <w:lang w:val="en-US" w:eastAsia="zh-CN"/>
        </w:rPr>
        <w:t>8.3.2.3.1</w:t>
      </w:r>
      <w:r w:rsidRPr="000F5873">
        <w:rPr>
          <w:rFonts w:ascii="Arial" w:eastAsia="Times New Roman" w:hAnsi="Arial" w:hint="eastAsia"/>
          <w:sz w:val="22"/>
          <w:lang w:val="en-US" w:eastAsia="zh-CN"/>
        </w:rPr>
        <w:tab/>
        <w:t>Get Root application request</w:t>
      </w:r>
      <w:bookmarkEnd w:id="1"/>
      <w:bookmarkEnd w:id="2"/>
      <w:bookmarkEnd w:id="3"/>
    </w:p>
    <w:p w14:paraId="2CBEB840" w14:textId="77777777" w:rsidR="000F5873" w:rsidRPr="000F5873" w:rsidRDefault="000F5873" w:rsidP="000F5873">
      <w:pPr>
        <w:rPr>
          <w:rFonts w:eastAsia="Times New Roman"/>
          <w:lang w:val="en-US"/>
        </w:rPr>
      </w:pPr>
      <w:r w:rsidRPr="000F5873">
        <w:rPr>
          <w:rFonts w:eastAsia="Times New Roman"/>
        </w:rPr>
        <w:t>Table </w:t>
      </w:r>
      <w:r w:rsidRPr="000F5873">
        <w:rPr>
          <w:rFonts w:eastAsia="宋体" w:hint="eastAsia"/>
          <w:lang w:eastAsia="zh-CN"/>
        </w:rPr>
        <w:t>8.3.2</w:t>
      </w:r>
      <w:r w:rsidRPr="000F5873">
        <w:rPr>
          <w:rFonts w:eastAsia="Times New Roman"/>
        </w:rPr>
        <w:t xml:space="preserve">.3.1-1 describes information elements for the </w:t>
      </w:r>
      <w:r w:rsidRPr="000F5873">
        <w:rPr>
          <w:rFonts w:eastAsia="Times New Roman" w:hint="eastAsia"/>
          <w:lang w:val="en-US" w:eastAsia="zh-CN"/>
        </w:rPr>
        <w:t>Get Root application request</w:t>
      </w:r>
      <w:r w:rsidRPr="000F5873">
        <w:rPr>
          <w:rFonts w:eastAsia="Times New Roman"/>
        </w:rPr>
        <w:t xml:space="preserve"> from the </w:t>
      </w:r>
      <w:proofErr w:type="spellStart"/>
      <w:r w:rsidRPr="000F5873">
        <w:rPr>
          <w:rFonts w:eastAsia="宋体" w:hint="eastAsia"/>
          <w:lang w:val="en-US" w:eastAsia="zh-CN"/>
        </w:rPr>
        <w:t>MMTel</w:t>
      </w:r>
      <w:proofErr w:type="spellEnd"/>
      <w:r w:rsidRPr="000F5873">
        <w:rPr>
          <w:rFonts w:eastAsia="宋体" w:hint="eastAsia"/>
          <w:lang w:val="en-US" w:eastAsia="zh-CN"/>
        </w:rPr>
        <w:t xml:space="preserve"> Enabler client</w:t>
      </w:r>
      <w:r w:rsidRPr="000F5873">
        <w:rPr>
          <w:rFonts w:eastAsia="Times New Roman"/>
        </w:rPr>
        <w:t xml:space="preserve"> to the </w:t>
      </w:r>
      <w:proofErr w:type="spellStart"/>
      <w:r w:rsidRPr="000F5873">
        <w:rPr>
          <w:rFonts w:eastAsia="Times New Roman"/>
        </w:rPr>
        <w:t>MMTel</w:t>
      </w:r>
      <w:proofErr w:type="spellEnd"/>
      <w:r w:rsidRPr="000F5873">
        <w:rPr>
          <w:rFonts w:eastAsia="Times New Roman"/>
        </w:rPr>
        <w:t xml:space="preserve"> Enabler server.</w:t>
      </w:r>
    </w:p>
    <w:p w14:paraId="2BAF3B01" w14:textId="77777777" w:rsidR="000F5873" w:rsidRPr="000F5873" w:rsidRDefault="000F5873" w:rsidP="000F587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0F5873">
        <w:rPr>
          <w:rFonts w:ascii="Arial" w:eastAsia="Times New Roman" w:hAnsi="Arial"/>
          <w:b/>
        </w:rPr>
        <w:t>Table </w:t>
      </w:r>
      <w:r w:rsidRPr="000F5873">
        <w:rPr>
          <w:rFonts w:ascii="Arial" w:eastAsia="宋体" w:hAnsi="Arial" w:hint="eastAsia"/>
          <w:b/>
          <w:lang w:eastAsia="zh-CN"/>
        </w:rPr>
        <w:t>8.3.2</w:t>
      </w:r>
      <w:r w:rsidRPr="000F5873">
        <w:rPr>
          <w:rFonts w:ascii="Arial" w:eastAsia="宋体" w:hAnsi="Arial" w:hint="eastAsia"/>
          <w:b/>
          <w:lang w:val="en-US" w:eastAsia="zh-CN"/>
        </w:rPr>
        <w:t>.3.1</w:t>
      </w:r>
      <w:r w:rsidRPr="000F5873">
        <w:rPr>
          <w:rFonts w:ascii="Arial" w:eastAsia="Times New Roman" w:hAnsi="Arial"/>
          <w:b/>
        </w:rPr>
        <w:t>-1: I</w:t>
      </w:r>
      <w:r w:rsidRPr="000F5873">
        <w:rPr>
          <w:rFonts w:ascii="Arial" w:eastAsia="Times New Roman" w:hAnsi="Arial" w:hint="eastAsia"/>
          <w:b/>
          <w:lang w:eastAsia="zh-CN"/>
        </w:rPr>
        <w:t xml:space="preserve">nformation </w:t>
      </w:r>
      <w:r w:rsidRPr="000F5873">
        <w:rPr>
          <w:rFonts w:ascii="Arial" w:eastAsia="Times New Roman" w:hAnsi="Arial"/>
          <w:b/>
          <w:lang w:eastAsia="zh-CN"/>
        </w:rPr>
        <w:t xml:space="preserve">elements </w:t>
      </w:r>
      <w:r w:rsidRPr="000F5873">
        <w:rPr>
          <w:rFonts w:ascii="Arial" w:eastAsia="Times New Roman" w:hAnsi="Arial" w:hint="eastAsia"/>
          <w:b/>
          <w:lang w:val="en-US" w:eastAsia="zh-CN"/>
        </w:rPr>
        <w:t>in</w:t>
      </w:r>
      <w:r w:rsidRPr="000F5873">
        <w:rPr>
          <w:rFonts w:ascii="Arial" w:eastAsia="Times New Roman" w:hAnsi="Arial" w:hint="eastAsia"/>
          <w:b/>
          <w:lang w:eastAsia="zh-CN"/>
        </w:rPr>
        <w:t xml:space="preserve"> </w:t>
      </w:r>
      <w:r w:rsidRPr="000F5873">
        <w:rPr>
          <w:rFonts w:ascii="Arial" w:eastAsia="Times New Roman" w:hAnsi="Arial" w:hint="eastAsia"/>
          <w:b/>
          <w:lang w:val="en-US" w:eastAsia="zh-CN"/>
        </w:rPr>
        <w:t>Get Root application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5873" w:rsidRPr="000F5873" w14:paraId="491BF1F9" w14:textId="77777777" w:rsidTr="00036E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76156" w14:textId="77777777" w:rsidR="000F5873" w:rsidRPr="000F5873" w:rsidRDefault="000F5873" w:rsidP="000F587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0F587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E277E" w14:textId="77777777" w:rsidR="000F5873" w:rsidRPr="000F5873" w:rsidRDefault="000F5873" w:rsidP="000F587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0F5873">
              <w:rPr>
                <w:rFonts w:ascii="Arial" w:eastAsia="Times New Roma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DBB02" w14:textId="77777777" w:rsidR="000F5873" w:rsidRPr="000F5873" w:rsidRDefault="000F5873" w:rsidP="000F587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0F587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0F5873" w:rsidRPr="000F5873" w14:paraId="631FA4CD" w14:textId="77777777" w:rsidTr="00036E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ECAC7" w14:textId="77777777" w:rsidR="000F5873" w:rsidRPr="000F5873" w:rsidRDefault="000F5873" w:rsidP="000F58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>UE</w:t>
            </w:r>
            <w:r w:rsidRPr="000F5873">
              <w:rPr>
                <w:rFonts w:ascii="Arial" w:eastAsia="Times New Roman" w:hAnsi="Arial"/>
                <w:sz w:val="18"/>
                <w:lang w:eastAsia="zh-CN"/>
              </w:rPr>
              <w:t xml:space="preserve"> Information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60EA8" w14:textId="77777777" w:rsidR="000F5873" w:rsidRPr="000F5873" w:rsidRDefault="000F5873" w:rsidP="000F587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0F5873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D1F1F" w14:textId="77777777" w:rsidR="000F5873" w:rsidRPr="000F5873" w:rsidRDefault="000F5873" w:rsidP="000F58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>The</w:t>
            </w:r>
            <w:r w:rsidRPr="000F5873">
              <w:rPr>
                <w:rFonts w:ascii="Arial" w:eastAsia="Times New Roman" w:hAnsi="Arial"/>
                <w:sz w:val="18"/>
                <w:lang w:eastAsia="zh-CN"/>
              </w:rPr>
              <w:t xml:space="preserve"> UE related information required to identify the </w:t>
            </w:r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>Root application</w:t>
            </w:r>
            <w:r w:rsidRPr="000F5873">
              <w:rPr>
                <w:rFonts w:ascii="Arial" w:eastAsia="Times New Roman" w:hAnsi="Arial"/>
                <w:sz w:val="18"/>
                <w:lang w:eastAsia="zh-CN"/>
              </w:rPr>
              <w:t xml:space="preserve"> (e.g. device type, device vendor, etc)</w:t>
            </w:r>
          </w:p>
        </w:tc>
      </w:tr>
      <w:tr w:rsidR="000F5873" w:rsidRPr="000F5873" w14:paraId="67C9A5A8" w14:textId="77777777" w:rsidTr="00036E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243AF" w14:textId="77777777" w:rsidR="000F5873" w:rsidRPr="000F5873" w:rsidRDefault="000F5873" w:rsidP="000F58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>Root application version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B6A0B" w14:textId="77777777" w:rsidR="000F5873" w:rsidRPr="000F5873" w:rsidRDefault="000F5873" w:rsidP="000F587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F5873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FD6D4" w14:textId="77777777" w:rsidR="000F5873" w:rsidRPr="000F5873" w:rsidRDefault="000F5873" w:rsidP="000F58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F587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The newest version of the </w:t>
            </w:r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Root application stored in the </w:t>
            </w:r>
            <w:proofErr w:type="spellStart"/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>MMTel</w:t>
            </w:r>
            <w:proofErr w:type="spellEnd"/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Enabler client in the UE.</w:t>
            </w:r>
          </w:p>
          <w:p w14:paraId="74F14AA6" w14:textId="77777777" w:rsidR="000F5873" w:rsidRPr="000F5873" w:rsidRDefault="000F5873" w:rsidP="000F58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This IE presents if Root application is locally stored in the </w:t>
            </w:r>
            <w:proofErr w:type="spellStart"/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>MMTel</w:t>
            </w:r>
            <w:proofErr w:type="spellEnd"/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Enabler client.</w:t>
            </w:r>
          </w:p>
        </w:tc>
      </w:tr>
      <w:tr w:rsidR="000F5873" w:rsidRPr="000F5873" w14:paraId="5943242C" w14:textId="77777777" w:rsidTr="00036ED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518D7" w14:textId="4B05A5FE" w:rsidR="000F5873" w:rsidRPr="000F5873" w:rsidRDefault="000F5873" w:rsidP="000F58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del w:id="4" w:author="Huawei-20240204" w:date="2025-02-05T14:51:00Z">
              <w:r w:rsidRPr="000F5873" w:rsidDel="000F5873">
                <w:rPr>
                  <w:rFonts w:ascii="Arial" w:eastAsia="Times New Roman" w:hAnsi="Arial"/>
                  <w:sz w:val="18"/>
                </w:rPr>
                <w:delText>application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6BEC8" w14:textId="7DF7D9CF" w:rsidR="000F5873" w:rsidRPr="000F5873" w:rsidRDefault="000F5873" w:rsidP="000F587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5" w:author="Huawei-20240204" w:date="2025-02-05T14:51:00Z">
              <w:r w:rsidRPr="000F5873" w:rsidDel="000F5873">
                <w:rPr>
                  <w:rFonts w:ascii="Arial" w:eastAsia="宋体" w:hAnsi="Arial" w:hint="eastAsia"/>
                  <w:sz w:val="18"/>
                  <w:lang w:val="en-US"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1CDDB" w14:textId="4CD40CB2" w:rsidR="000F5873" w:rsidRPr="000F5873" w:rsidRDefault="000F5873" w:rsidP="000F58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del w:id="6" w:author="Huawei-20240204" w:date="2025-02-05T14:51:00Z">
              <w:r w:rsidRPr="000F5873" w:rsidDel="000F5873">
                <w:rPr>
                  <w:rFonts w:ascii="Arial" w:eastAsia="Times New Roman" w:hAnsi="Arial"/>
                  <w:sz w:val="18"/>
                </w:rPr>
                <w:delText>Type of application (e.g. emergency, conference, XR, etc.)</w:delText>
              </w:r>
            </w:del>
          </w:p>
        </w:tc>
      </w:tr>
      <w:tr w:rsidR="000F5873" w:rsidRPr="000F5873" w14:paraId="58B23149" w14:textId="77777777" w:rsidTr="00036ED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F8F1C" w14:textId="77777777" w:rsidR="000F5873" w:rsidRPr="000F5873" w:rsidRDefault="000F5873" w:rsidP="000F5873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0F5873">
              <w:rPr>
                <w:rFonts w:ascii="Arial" w:eastAsia="Times New Roman" w:hAnsi="Arial"/>
                <w:sz w:val="18"/>
              </w:rPr>
              <w:t>NOTE:</w:t>
            </w:r>
            <w:r w:rsidRPr="000F5873">
              <w:rPr>
                <w:rFonts w:ascii="Arial" w:eastAsia="Times New Roman" w:hAnsi="Arial"/>
                <w:sz w:val="18"/>
              </w:rPr>
              <w:tab/>
              <w:t xml:space="preserve">The </w:t>
            </w:r>
            <w:proofErr w:type="spellStart"/>
            <w:r w:rsidRPr="000F5873">
              <w:rPr>
                <w:rFonts w:ascii="Arial" w:eastAsia="宋体" w:hAnsi="Arial" w:hint="eastAsia"/>
                <w:sz w:val="18"/>
                <w:lang w:val="en-US" w:eastAsia="zh-CN"/>
              </w:rPr>
              <w:t>MMTel</w:t>
            </w:r>
            <w:proofErr w:type="spellEnd"/>
            <w:r w:rsidRPr="000F5873">
              <w:rPr>
                <w:rFonts w:ascii="Arial" w:eastAsia="Times New Roman" w:hAnsi="Arial"/>
                <w:sz w:val="18"/>
              </w:rPr>
              <w:t xml:space="preserve"> service provider can </w:t>
            </w:r>
            <w:r w:rsidRPr="000F5873">
              <w:rPr>
                <w:rFonts w:ascii="Arial" w:eastAsia="宋体" w:hAnsi="Arial" w:hint="eastAsia"/>
                <w:sz w:val="18"/>
                <w:lang w:val="en-US" w:eastAsia="zh-CN"/>
              </w:rPr>
              <w:t>provide</w:t>
            </w:r>
            <w:r w:rsidRPr="000F5873">
              <w:rPr>
                <w:rFonts w:ascii="Arial" w:eastAsia="Times New Roman" w:hAnsi="Arial"/>
                <w:sz w:val="18"/>
              </w:rPr>
              <w:t xml:space="preserve"> the </w:t>
            </w:r>
            <w:proofErr w:type="spellStart"/>
            <w:r w:rsidRPr="000F5873">
              <w:rPr>
                <w:rFonts w:ascii="Arial" w:eastAsia="宋体" w:hAnsi="Arial" w:hint="eastAsia"/>
                <w:sz w:val="18"/>
                <w:lang w:val="en-US" w:eastAsia="zh-CN"/>
              </w:rPr>
              <w:t>MMTel</w:t>
            </w:r>
            <w:proofErr w:type="spellEnd"/>
            <w:r w:rsidRPr="000F587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Enabler client</w:t>
            </w:r>
            <w:r w:rsidRPr="000F5873">
              <w:rPr>
                <w:rFonts w:ascii="Arial" w:eastAsia="Times New Roman" w:hAnsi="Arial"/>
                <w:sz w:val="18"/>
              </w:rPr>
              <w:t xml:space="preserve"> with different </w:t>
            </w:r>
            <w:r w:rsidRPr="000F5873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Root application </w:t>
            </w:r>
            <w:r w:rsidRPr="000F5873">
              <w:rPr>
                <w:rFonts w:ascii="Arial" w:eastAsia="Times New Roman" w:hAnsi="Arial"/>
                <w:sz w:val="18"/>
              </w:rPr>
              <w:t>based on this IE.</w:t>
            </w:r>
          </w:p>
        </w:tc>
      </w:tr>
    </w:tbl>
    <w:p w14:paraId="46C6AE59" w14:textId="5534B54E" w:rsidR="00C21836" w:rsidRPr="000F5873" w:rsidRDefault="00C21836" w:rsidP="00C21836">
      <w:pPr>
        <w:rPr>
          <w:noProof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8FB89" w14:textId="77777777" w:rsidR="009C7682" w:rsidRDefault="009C7682">
      <w:r>
        <w:separator/>
      </w:r>
    </w:p>
  </w:endnote>
  <w:endnote w:type="continuationSeparator" w:id="0">
    <w:p w14:paraId="60BF7F20" w14:textId="77777777" w:rsidR="009C7682" w:rsidRDefault="009C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F5758" w14:textId="77777777" w:rsidR="009C7682" w:rsidRDefault="009C7682">
      <w:r>
        <w:separator/>
      </w:r>
    </w:p>
  </w:footnote>
  <w:footnote w:type="continuationSeparator" w:id="0">
    <w:p w14:paraId="10770965" w14:textId="77777777" w:rsidR="009C7682" w:rsidRDefault="009C7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090"/>
    <w:rsid w:val="00091508"/>
    <w:rsid w:val="000928D3"/>
    <w:rsid w:val="000A1C77"/>
    <w:rsid w:val="000A2A35"/>
    <w:rsid w:val="000A5BBF"/>
    <w:rsid w:val="000B6310"/>
    <w:rsid w:val="000C6598"/>
    <w:rsid w:val="000F5873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63E8"/>
    <w:rsid w:val="00307245"/>
    <w:rsid w:val="003131B7"/>
    <w:rsid w:val="00332BBF"/>
    <w:rsid w:val="00347CAD"/>
    <w:rsid w:val="0035086D"/>
    <w:rsid w:val="00354BCE"/>
    <w:rsid w:val="003668BC"/>
    <w:rsid w:val="00370766"/>
    <w:rsid w:val="003765CD"/>
    <w:rsid w:val="003A32CB"/>
    <w:rsid w:val="003B1739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4EB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C82"/>
    <w:rsid w:val="004E302C"/>
    <w:rsid w:val="004E6855"/>
    <w:rsid w:val="0050780D"/>
    <w:rsid w:val="00521039"/>
    <w:rsid w:val="00521FBF"/>
    <w:rsid w:val="00525DE5"/>
    <w:rsid w:val="0052615C"/>
    <w:rsid w:val="005641D8"/>
    <w:rsid w:val="005660BD"/>
    <w:rsid w:val="00567FC9"/>
    <w:rsid w:val="00576E56"/>
    <w:rsid w:val="00585996"/>
    <w:rsid w:val="0058703A"/>
    <w:rsid w:val="005953E3"/>
    <w:rsid w:val="005A3F92"/>
    <w:rsid w:val="005A4024"/>
    <w:rsid w:val="005A405C"/>
    <w:rsid w:val="005B12BF"/>
    <w:rsid w:val="005B5D33"/>
    <w:rsid w:val="005C1635"/>
    <w:rsid w:val="005D061E"/>
    <w:rsid w:val="005D17FA"/>
    <w:rsid w:val="005D5305"/>
    <w:rsid w:val="005E2C44"/>
    <w:rsid w:val="005E4909"/>
    <w:rsid w:val="00600DC4"/>
    <w:rsid w:val="00600FDA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2664"/>
    <w:rsid w:val="007010B6"/>
    <w:rsid w:val="00710348"/>
    <w:rsid w:val="00712A2B"/>
    <w:rsid w:val="00713847"/>
    <w:rsid w:val="00722FA4"/>
    <w:rsid w:val="00724E3F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677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9CD"/>
    <w:rsid w:val="00957D6A"/>
    <w:rsid w:val="009947C8"/>
    <w:rsid w:val="009A3CCE"/>
    <w:rsid w:val="009B560B"/>
    <w:rsid w:val="009C590E"/>
    <w:rsid w:val="009C61B9"/>
    <w:rsid w:val="009C7682"/>
    <w:rsid w:val="009D42E3"/>
    <w:rsid w:val="009E3297"/>
    <w:rsid w:val="009E7E2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89D"/>
    <w:rsid w:val="00BC7EB8"/>
    <w:rsid w:val="00BD279D"/>
    <w:rsid w:val="00BE53F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3C4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E9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Huawei-20240204</cp:lastModifiedBy>
  <cp:revision>37</cp:revision>
  <cp:lastPrinted>1899-12-31T23:00:00Z</cp:lastPrinted>
  <dcterms:created xsi:type="dcterms:W3CDTF">2023-05-09T09:18:00Z</dcterms:created>
  <dcterms:modified xsi:type="dcterms:W3CDTF">2025-02-10T02:06:00Z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1738718074</vt:lpwstr>
  </property>
</Properties>
</file>